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Crawley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Crawley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Crawley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Crawley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Crawley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Crawley are estimated to have a score of 1-2 on the PGSI (low-risk gambling), whilst </w:t>
      </w:r>
      <w:r w:rsidRPr="00773DF7">
        <w:rPr>
          <w:rFonts w:ascii="Libre Franklin Light" w:hAnsi="Libre Franklin Light" w:cs="Calibri Light"/>
          <w:b/>
          <w:bCs/>
          <w:color w:val="C45911" w:themeColor="accent2" w:themeShade="BF"/>
        </w:rPr>
        <w:t xml:space="preserve">4.5%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Crawley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Crawley is estimated to be </w:t>
      </w:r>
      <w:r w:rsidRPr="00773DF7">
        <w:rPr>
          <w:rFonts w:ascii="Libre Franklin Light" w:eastAsia="Times New Roman" w:hAnsi="Libre Franklin Light" w:cs="Calibri Light"/>
          <w:b/>
          <w:bCs/>
          <w:color w:val="C45911" w:themeColor="accent2" w:themeShade="BF"/>
        </w:rPr>
        <w:t xml:space="preserve">£2,414,435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Crawley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Crawley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Crawley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Crawley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raw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Crawley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raw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Crawley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Crawley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raw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Crawley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Crawley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Crawley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Crawley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Crawley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Crawley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£2,414,435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Crawley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£39,327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£813,308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£58,263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£16,386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£30,042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£1,457,109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£2,414,435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Crawley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Crawley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Crawley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Crawley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Crawley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Crawley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Crawley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Crawley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Crawley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Crawley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Crawley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Crawley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715C64B-9908-4CE0-83C9-D87EB373285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